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553"/>
        <w:gridCol w:w="156"/>
        <w:gridCol w:w="1353"/>
      </w:tblGrid>
      <w:tr w:rsidR="002526B3" w:rsidRPr="00174082" w:rsidTr="00A052DB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823D11">
              <w:rPr>
                <w:rFonts w:ascii="Arial Narrow" w:hAnsi="Arial Narrow"/>
              </w:rPr>
              <w:br/>
            </w:r>
            <w:r w:rsidR="00823D11" w:rsidRPr="00B3509D">
              <w:rPr>
                <w:rFonts w:ascii="Arial Narrow" w:hAnsi="Arial Narrow"/>
                <w:b/>
              </w:rPr>
              <w:t>FIZYKA</w:t>
            </w:r>
          </w:p>
        </w:tc>
        <w:tc>
          <w:tcPr>
            <w:tcW w:w="299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823D11">
              <w:rPr>
                <w:rFonts w:ascii="Arial Narrow" w:hAnsi="Arial Narrow"/>
              </w:rPr>
              <w:t>M2</w:t>
            </w:r>
          </w:p>
        </w:tc>
      </w:tr>
      <w:tr w:rsidR="002526B3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823D11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B3509D">
              <w:rPr>
                <w:rFonts w:ascii="Arial Narrow" w:hAnsi="Arial Narrow"/>
                <w:b/>
              </w:rPr>
              <w:t>Fizyka</w:t>
            </w:r>
          </w:p>
        </w:tc>
        <w:tc>
          <w:tcPr>
            <w:tcW w:w="2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3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823D11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1/1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AC5A9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</w:t>
            </w:r>
            <w:r w:rsidR="00783E43">
              <w:rPr>
                <w:rFonts w:ascii="Arial Narrow" w:hAnsi="Arial Narrow"/>
                <w:b/>
              </w:rPr>
              <w:t>bowiązkowy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79201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</w:t>
            </w:r>
            <w:r w:rsidR="00360906">
              <w:rPr>
                <w:rFonts w:ascii="Arial Narrow" w:hAnsi="Arial Narrow"/>
                <w:b/>
              </w:rPr>
              <w:t>olski</w:t>
            </w:r>
          </w:p>
        </w:tc>
      </w:tr>
      <w:tr w:rsidR="002526B3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A052DB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823D1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823D1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823D11" w:rsidRPr="00174082" w:rsidTr="00A052DB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8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23D11" w:rsidRPr="00B3509D" w:rsidRDefault="00C82050" w:rsidP="00D43D5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>Zapoznanie studentów z wybranymi zagadnieniami fizyki klasycznej i kwantowej.</w:t>
            </w:r>
          </w:p>
          <w:p w:rsidR="00823D11" w:rsidRPr="00B3509D" w:rsidRDefault="00823D11" w:rsidP="00D43D58">
            <w:pPr>
              <w:rPr>
                <w:rFonts w:ascii="Arial Narrow" w:hAnsi="Arial Narrow"/>
              </w:rPr>
            </w:pPr>
          </w:p>
        </w:tc>
      </w:tr>
      <w:tr w:rsidR="00823D11" w:rsidRPr="00174082" w:rsidTr="00A052DB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83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3D11" w:rsidRPr="00B3509D" w:rsidRDefault="00823D11" w:rsidP="00D43D58">
            <w:pPr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Wiedza z fizyki i matematyki na poziomie szkoły średniej.</w:t>
            </w:r>
          </w:p>
        </w:tc>
      </w:tr>
      <w:tr w:rsidR="002526B3" w:rsidRPr="00174082" w:rsidTr="00A052DB">
        <w:trPr>
          <w:cantSplit/>
          <w:trHeight w:val="619"/>
          <w:jc w:val="center"/>
        </w:trPr>
        <w:tc>
          <w:tcPr>
            <w:tcW w:w="9825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641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23D11" w:rsidRPr="00174082" w:rsidTr="00A052DB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rPr>
                <w:rFonts w:ascii="Arial Narrow" w:hAnsi="Arial Narrow"/>
                <w:sz w:val="20"/>
              </w:rPr>
            </w:pPr>
            <w:r w:rsidRPr="00B3509D">
              <w:rPr>
                <w:rFonts w:ascii="Arial Narrow" w:hAnsi="Arial Narrow"/>
                <w:sz w:val="20"/>
              </w:rPr>
              <w:t>01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3D11" w:rsidRPr="00B3509D" w:rsidRDefault="00823D11" w:rsidP="002E5A82">
            <w:pPr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 xml:space="preserve">Ma </w:t>
            </w:r>
            <w:r w:rsidR="00AA601B">
              <w:rPr>
                <w:rFonts w:ascii="Arial Narrow" w:hAnsi="Arial Narrow"/>
              </w:rPr>
              <w:t>ogólną</w:t>
            </w:r>
            <w:r w:rsidRPr="00B3509D">
              <w:rPr>
                <w:rFonts w:ascii="Arial Narrow" w:hAnsi="Arial Narrow"/>
              </w:rPr>
              <w:t xml:space="preserve"> wiedzę z zakresu fizyki klasycznej</w:t>
            </w:r>
            <w:r w:rsidR="002E5A82">
              <w:rPr>
                <w:rFonts w:ascii="Arial Narrow" w:hAnsi="Arial Narrow"/>
              </w:rPr>
              <w:t xml:space="preserve"> w szczególności z: </w:t>
            </w:r>
            <w:r w:rsidR="002E5A82" w:rsidRPr="002E5A82">
              <w:rPr>
                <w:rFonts w:ascii="Arial Narrow" w:hAnsi="Arial Narrow"/>
              </w:rPr>
              <w:t>mechanik</w:t>
            </w:r>
            <w:r w:rsidR="002E5A82">
              <w:rPr>
                <w:rFonts w:ascii="Arial Narrow" w:hAnsi="Arial Narrow"/>
              </w:rPr>
              <w:t>i</w:t>
            </w:r>
            <w:r w:rsidR="002E5A82" w:rsidRPr="002E5A82">
              <w:rPr>
                <w:rFonts w:ascii="Arial Narrow" w:hAnsi="Arial Narrow"/>
              </w:rPr>
              <w:t>, termodynamik</w:t>
            </w:r>
            <w:r w:rsidR="002E5A82">
              <w:rPr>
                <w:rFonts w:ascii="Arial Narrow" w:hAnsi="Arial Narrow"/>
              </w:rPr>
              <w:t>i, optyk</w:t>
            </w:r>
            <w:r w:rsidR="002E5A82" w:rsidRPr="002E5A82">
              <w:rPr>
                <w:rFonts w:ascii="Arial Narrow" w:hAnsi="Arial Narrow"/>
              </w:rPr>
              <w:t>i</w:t>
            </w:r>
            <w:r w:rsidR="002E5A82">
              <w:rPr>
                <w:rFonts w:ascii="Arial Narrow" w:hAnsi="Arial Narrow"/>
              </w:rPr>
              <w:t xml:space="preserve">, akustyki i elektromagnetyzmu. 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jc w:val="center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K_W02</w:t>
            </w:r>
          </w:p>
        </w:tc>
      </w:tr>
      <w:tr w:rsidR="00823D11" w:rsidRPr="00174082" w:rsidTr="00A052DB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rPr>
                <w:rFonts w:ascii="Arial Narrow" w:hAnsi="Arial Narrow"/>
                <w:sz w:val="20"/>
              </w:rPr>
            </w:pPr>
            <w:r w:rsidRPr="00B3509D">
              <w:rPr>
                <w:rFonts w:ascii="Arial Narrow" w:hAnsi="Arial Narrow"/>
                <w:sz w:val="20"/>
              </w:rPr>
              <w:t>02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3D11" w:rsidRPr="00B3509D" w:rsidRDefault="00AA601B" w:rsidP="00AA60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 podstawową wiedzę z zakresu fizyki kwantowej. </w:t>
            </w:r>
            <w:r w:rsidR="00823D11" w:rsidRPr="00B3509D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jc w:val="center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K_W02</w:t>
            </w:r>
          </w:p>
        </w:tc>
      </w:tr>
      <w:tr w:rsidR="002526B3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23D11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rPr>
                <w:rFonts w:ascii="Arial Narrow" w:hAnsi="Arial Narrow"/>
                <w:sz w:val="20"/>
              </w:rPr>
            </w:pPr>
            <w:r w:rsidRPr="00B3509D">
              <w:rPr>
                <w:rFonts w:ascii="Arial Narrow" w:hAnsi="Arial Narrow"/>
                <w:sz w:val="20"/>
              </w:rPr>
              <w:t>03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3D11" w:rsidRPr="00B3509D" w:rsidRDefault="00066309" w:rsidP="0006630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Analizuje rozwój idei komputera kwantowego.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23D11" w:rsidRPr="00B3509D" w:rsidRDefault="00823D11" w:rsidP="00D43D58">
            <w:pPr>
              <w:jc w:val="center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K_U0</w:t>
            </w:r>
            <w:r w:rsidR="000C0254">
              <w:rPr>
                <w:rFonts w:ascii="Arial Narrow" w:hAnsi="Arial Narrow"/>
              </w:rPr>
              <w:t>6</w:t>
            </w:r>
          </w:p>
        </w:tc>
      </w:tr>
      <w:tr w:rsidR="00823D11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rPr>
                <w:rFonts w:ascii="Arial Narrow" w:hAnsi="Arial Narrow"/>
                <w:sz w:val="20"/>
              </w:rPr>
            </w:pPr>
            <w:r w:rsidRPr="00B3509D">
              <w:rPr>
                <w:rFonts w:ascii="Arial Narrow" w:hAnsi="Arial Narrow"/>
                <w:sz w:val="20"/>
              </w:rPr>
              <w:t>04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3D11" w:rsidRPr="00B3509D" w:rsidRDefault="006D338D" w:rsidP="006D338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</w:t>
            </w:r>
            <w:r w:rsidR="00823D11" w:rsidRPr="00B3509D">
              <w:rPr>
                <w:rFonts w:ascii="Arial Narrow" w:hAnsi="Arial Narrow"/>
              </w:rPr>
              <w:t>rzeprowadza samodzielnie eksperymenty oraz opracowuje wyniki pomiarów.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23D11" w:rsidRPr="00B3509D" w:rsidRDefault="00823D11" w:rsidP="00D43D58">
            <w:pPr>
              <w:jc w:val="center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K_U08</w:t>
            </w:r>
          </w:p>
        </w:tc>
      </w:tr>
      <w:tr w:rsidR="00823D11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rPr>
                <w:rFonts w:ascii="Arial Narrow" w:hAnsi="Arial Narrow"/>
                <w:sz w:val="20"/>
              </w:rPr>
            </w:pPr>
            <w:r w:rsidRPr="00B3509D">
              <w:rPr>
                <w:rFonts w:ascii="Arial Narrow" w:hAnsi="Arial Narrow"/>
                <w:sz w:val="20"/>
              </w:rPr>
              <w:t>05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3D11" w:rsidRPr="00B3509D" w:rsidRDefault="00823D11" w:rsidP="006D338D">
            <w:pPr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Weryfikuje otrzymane wyniki eksperymentów fizycznych na podstawie danych z literatury fachowej.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23D11" w:rsidRPr="00B3509D" w:rsidRDefault="00823D11" w:rsidP="00D43D58">
            <w:pPr>
              <w:jc w:val="center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K_U08</w:t>
            </w:r>
          </w:p>
          <w:p w:rsidR="00823D11" w:rsidRPr="00B3509D" w:rsidRDefault="00823D11" w:rsidP="00D43D58">
            <w:pPr>
              <w:jc w:val="center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K_U01</w:t>
            </w:r>
          </w:p>
        </w:tc>
      </w:tr>
      <w:tr w:rsidR="002526B3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23D11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rPr>
                <w:rFonts w:ascii="Arial Narrow" w:hAnsi="Arial Narrow"/>
                <w:sz w:val="20"/>
              </w:rPr>
            </w:pPr>
            <w:r w:rsidRPr="00B3509D">
              <w:rPr>
                <w:rFonts w:ascii="Arial Narrow" w:hAnsi="Arial Narrow"/>
                <w:sz w:val="20"/>
              </w:rPr>
              <w:t>06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3D11" w:rsidRPr="00B3509D" w:rsidRDefault="00105E10" w:rsidP="00D43D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Przyjmuje odpowiedzialną postawę w czasie realizacji zadań grupowych</w:t>
            </w:r>
            <w:r w:rsidR="00A54525">
              <w:rPr>
                <w:rFonts w:ascii="Arial Narrow" w:hAnsi="Arial Narrow"/>
              </w:rPr>
              <w:t xml:space="preserve"> w laboratorium fizycznym</w:t>
            </w:r>
            <w:r w:rsidR="00766B24">
              <w:rPr>
                <w:rFonts w:ascii="Arial Narrow" w:hAnsi="Arial Narrow"/>
              </w:rPr>
              <w:t>.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jc w:val="center"/>
              <w:rPr>
                <w:rFonts w:ascii="Arial Narrow" w:hAnsi="Arial Narrow"/>
              </w:rPr>
            </w:pPr>
            <w:r w:rsidRPr="00B3509D">
              <w:rPr>
                <w:rFonts w:ascii="Arial Narrow" w:hAnsi="Arial Narrow" w:cs="Arial"/>
                <w:color w:val="000000"/>
              </w:rPr>
              <w:t>K_K</w:t>
            </w:r>
            <w:r w:rsidR="006B744D">
              <w:rPr>
                <w:rFonts w:ascii="Arial Narrow" w:hAnsi="Arial Narrow" w:cs="Arial"/>
                <w:color w:val="000000"/>
              </w:rPr>
              <w:t>04</w:t>
            </w:r>
          </w:p>
        </w:tc>
      </w:tr>
      <w:tr w:rsidR="00823D11" w:rsidRPr="00174082" w:rsidTr="00A052D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1" w:rsidRPr="00B3509D" w:rsidRDefault="00823D11" w:rsidP="00D43D58">
            <w:pPr>
              <w:rPr>
                <w:rFonts w:ascii="Arial Narrow" w:hAnsi="Arial Narrow"/>
                <w:sz w:val="20"/>
              </w:rPr>
            </w:pPr>
            <w:r w:rsidRPr="00B3509D">
              <w:rPr>
                <w:rFonts w:ascii="Arial Narrow" w:hAnsi="Arial Narrow"/>
                <w:sz w:val="20"/>
              </w:rPr>
              <w:t>07</w:t>
            </w:r>
          </w:p>
        </w:tc>
        <w:tc>
          <w:tcPr>
            <w:tcW w:w="76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3D11" w:rsidRPr="00B3509D" w:rsidRDefault="00766B24" w:rsidP="00D43D58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Przestrzega zasad etyki zawodowej.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23D11" w:rsidRPr="00B3509D" w:rsidRDefault="00823D11" w:rsidP="00D43D58">
            <w:pPr>
              <w:jc w:val="center"/>
              <w:rPr>
                <w:rFonts w:ascii="Arial Narrow" w:hAnsi="Arial Narrow"/>
              </w:rPr>
            </w:pPr>
            <w:r w:rsidRPr="00B3509D">
              <w:rPr>
                <w:rFonts w:ascii="Arial Narrow" w:hAnsi="Arial Narrow" w:cs="Arial"/>
                <w:color w:val="000000"/>
              </w:rPr>
              <w:t>K_K0</w:t>
            </w:r>
            <w:r w:rsidR="00766B24">
              <w:rPr>
                <w:rFonts w:ascii="Arial Narrow" w:hAnsi="Arial Narrow" w:cs="Arial"/>
                <w:color w:val="000000"/>
              </w:rPr>
              <w:t>3</w:t>
            </w:r>
          </w:p>
        </w:tc>
      </w:tr>
      <w:tr w:rsidR="00877931" w:rsidRPr="00174082" w:rsidTr="00A052DB">
        <w:trPr>
          <w:trHeight w:val="816"/>
          <w:jc w:val="center"/>
        </w:trPr>
        <w:tc>
          <w:tcPr>
            <w:tcW w:w="831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823D11" w:rsidRPr="00174082" w:rsidTr="00A052DB">
        <w:trPr>
          <w:trHeight w:val="544"/>
          <w:jc w:val="center"/>
        </w:trPr>
        <w:tc>
          <w:tcPr>
            <w:tcW w:w="831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D11" w:rsidRPr="00823D11" w:rsidRDefault="00823D11" w:rsidP="00AC5A92">
            <w:pPr>
              <w:rPr>
                <w:rFonts w:ascii="Arial Narrow" w:hAnsi="Arial Narrow"/>
              </w:rPr>
            </w:pPr>
            <w:r w:rsidRPr="00823D11">
              <w:rPr>
                <w:rFonts w:ascii="Arial Narrow" w:hAnsi="Arial Narrow"/>
              </w:rPr>
              <w:t xml:space="preserve">Egzamin pisemny 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D11" w:rsidRPr="00823D11" w:rsidRDefault="00823D11" w:rsidP="00D43D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3D11">
              <w:rPr>
                <w:rFonts w:ascii="Arial Narrow" w:hAnsi="Arial Narrow"/>
                <w:sz w:val="18"/>
                <w:szCs w:val="18"/>
              </w:rPr>
              <w:t>01, 02, 03</w:t>
            </w:r>
          </w:p>
        </w:tc>
      </w:tr>
      <w:tr w:rsidR="00823D11" w:rsidRPr="00174082" w:rsidTr="00A052DB">
        <w:trPr>
          <w:trHeight w:val="544"/>
          <w:jc w:val="center"/>
        </w:trPr>
        <w:tc>
          <w:tcPr>
            <w:tcW w:w="831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D11" w:rsidRPr="00823D11" w:rsidRDefault="00823D11" w:rsidP="00D43D58">
            <w:pPr>
              <w:rPr>
                <w:rFonts w:ascii="Arial Narrow" w:hAnsi="Arial Narrow"/>
              </w:rPr>
            </w:pPr>
            <w:r w:rsidRPr="00823D11">
              <w:rPr>
                <w:rFonts w:ascii="Arial Narrow" w:hAnsi="Arial Narrow"/>
              </w:rPr>
              <w:t>Sprawozdania z ćwiczeń laboratoryjnych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D11" w:rsidRPr="00823D11" w:rsidRDefault="00823D11" w:rsidP="00D43D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3D11">
              <w:rPr>
                <w:rFonts w:ascii="Arial Narrow" w:hAnsi="Arial Narrow"/>
                <w:sz w:val="18"/>
                <w:szCs w:val="18"/>
              </w:rPr>
              <w:t>04, 05</w:t>
            </w:r>
            <w:r w:rsidR="00066309">
              <w:rPr>
                <w:rFonts w:ascii="Arial Narrow" w:hAnsi="Arial Narrow"/>
                <w:sz w:val="18"/>
                <w:szCs w:val="18"/>
              </w:rPr>
              <w:t>, 07</w:t>
            </w:r>
          </w:p>
        </w:tc>
      </w:tr>
      <w:tr w:rsidR="00823D11" w:rsidRPr="00174082" w:rsidTr="00A052DB">
        <w:trPr>
          <w:trHeight w:val="538"/>
          <w:jc w:val="center"/>
        </w:trPr>
        <w:tc>
          <w:tcPr>
            <w:tcW w:w="8316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D11" w:rsidRPr="00823D11" w:rsidRDefault="00823D11" w:rsidP="00D43D58">
            <w:pPr>
              <w:rPr>
                <w:rFonts w:ascii="Arial Narrow" w:hAnsi="Arial Narrow"/>
              </w:rPr>
            </w:pPr>
            <w:r w:rsidRPr="00823D11">
              <w:rPr>
                <w:rFonts w:ascii="Arial Narrow" w:hAnsi="Arial Narrow"/>
              </w:rPr>
              <w:lastRenderedPageBreak/>
              <w:t>Praca w grupach podczas realizacji zajęć laboratoryjnych</w:t>
            </w:r>
            <w:r w:rsidR="00AC5A92">
              <w:rPr>
                <w:rFonts w:ascii="Arial Narrow" w:hAnsi="Arial Narrow"/>
              </w:rPr>
              <w:t xml:space="preserve"> z fizyki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D11" w:rsidRPr="00823D11" w:rsidRDefault="00823D11" w:rsidP="00D43D5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23D11">
              <w:rPr>
                <w:rFonts w:ascii="Arial Narrow" w:hAnsi="Arial Narrow"/>
                <w:sz w:val="18"/>
                <w:szCs w:val="18"/>
              </w:rPr>
              <w:t>0</w:t>
            </w:r>
            <w:r w:rsidR="00066309">
              <w:rPr>
                <w:rFonts w:ascii="Arial Narrow" w:hAnsi="Arial Narrow"/>
                <w:sz w:val="18"/>
                <w:szCs w:val="18"/>
              </w:rPr>
              <w:t>6</w:t>
            </w:r>
          </w:p>
        </w:tc>
      </w:tr>
      <w:tr w:rsidR="002526B3" w:rsidRPr="00174082" w:rsidTr="00A052DB">
        <w:trPr>
          <w:jc w:val="center"/>
        </w:trPr>
        <w:tc>
          <w:tcPr>
            <w:tcW w:w="982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052DB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A052DB" w:rsidRDefault="00EC56BF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30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6D338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0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A052DB" w:rsidRDefault="00EC56BF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10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A052DB" w:rsidRDefault="00EC56BF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30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D860D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15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A052DB" w:rsidRDefault="00EC56BF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25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D860D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12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C56B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Przygotowanie </w:t>
            </w:r>
            <w:r w:rsidR="00EC56BF">
              <w:rPr>
                <w:rFonts w:ascii="Arial Narrow" w:hAnsi="Arial Narrow"/>
              </w:rPr>
              <w:t xml:space="preserve">sprawozdania </w:t>
            </w:r>
            <w:r w:rsidRPr="00174082">
              <w:rPr>
                <w:rFonts w:ascii="Arial Narrow" w:hAnsi="Arial Narrow"/>
              </w:rPr>
              <w:t xml:space="preserve">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A052DB" w:rsidRDefault="00D829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25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D860D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12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A052DB" w:rsidRDefault="00ED170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25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D860D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8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6D338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2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A052DB" w:rsidRDefault="00D829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3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A052DB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A052DB" w:rsidRDefault="00D8291D" w:rsidP="006D338D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15</w:t>
            </w:r>
            <w:r w:rsidR="006D338D" w:rsidRPr="00A052DB">
              <w:rPr>
                <w:rFonts w:ascii="Arial Narrow" w:hAnsi="Arial Narrow"/>
              </w:rPr>
              <w:t>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A052DB" w:rsidRDefault="006D338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A052DB">
              <w:rPr>
                <w:rFonts w:ascii="Arial Narrow" w:hAnsi="Arial Narrow"/>
              </w:rPr>
              <w:t>4</w:t>
            </w:r>
            <w:r w:rsidR="0013099A" w:rsidRPr="00A052DB">
              <w:rPr>
                <w:rFonts w:ascii="Arial Narrow" w:hAnsi="Arial Narrow"/>
              </w:rPr>
              <w:t>7</w:t>
            </w:r>
          </w:p>
        </w:tc>
      </w:tr>
      <w:tr w:rsidR="00221DC0" w:rsidRPr="00174082" w:rsidTr="00A052DB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A052DB" w:rsidRDefault="00ED170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A052DB">
              <w:rPr>
                <w:rFonts w:ascii="Arial Narrow" w:hAnsi="Arial Narrow"/>
                <w:b/>
              </w:rPr>
              <w:t>5</w:t>
            </w:r>
            <w:r w:rsidR="00D8291D" w:rsidRPr="00A052DB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A052DB" w:rsidRDefault="00536869" w:rsidP="006D338D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A052DB">
              <w:rPr>
                <w:rFonts w:ascii="Arial Narrow" w:hAnsi="Arial Narrow"/>
                <w:b/>
              </w:rPr>
              <w:t>1</w:t>
            </w:r>
            <w:r w:rsidR="00ED1703" w:rsidRPr="00A052DB">
              <w:rPr>
                <w:rFonts w:ascii="Arial Narrow" w:hAnsi="Arial Narrow"/>
                <w:b/>
              </w:rPr>
              <w:t>,</w:t>
            </w:r>
            <w:r w:rsidR="006D338D" w:rsidRPr="00A052DB">
              <w:rPr>
                <w:rFonts w:ascii="Arial Narrow" w:hAnsi="Arial Narrow"/>
                <w:b/>
              </w:rPr>
              <w:t>6</w:t>
            </w:r>
            <w:r w:rsidR="00D8291D" w:rsidRPr="00A052DB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A052D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Default="00D8291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68</w:t>
            </w:r>
          </w:p>
          <w:p w:rsidR="00D8291D" w:rsidRPr="00D8291D" w:rsidRDefault="00ED170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2,2</w:t>
            </w:r>
            <w:r w:rsidR="00D8291D" w:rsidRPr="00D8291D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261"/>
      </w:tblGrid>
      <w:tr w:rsidR="00174082" w:rsidRPr="00174082" w:rsidTr="00A052DB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74082" w:rsidRPr="00174082" w:rsidRDefault="00174082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823D11">
              <w:rPr>
                <w:rFonts w:ascii="Arial Narrow" w:hAnsi="Arial Narrow"/>
              </w:rPr>
              <w:br/>
            </w:r>
            <w:r w:rsidR="00823D11" w:rsidRPr="00B3509D">
              <w:rPr>
                <w:rFonts w:ascii="Arial Narrow" w:hAnsi="Arial Narrow"/>
                <w:b/>
              </w:rPr>
              <w:t>FIZYKA</w:t>
            </w:r>
          </w:p>
        </w:tc>
        <w:tc>
          <w:tcPr>
            <w:tcW w:w="289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823D11">
              <w:rPr>
                <w:rFonts w:ascii="Arial Narrow" w:hAnsi="Arial Narrow"/>
              </w:rPr>
              <w:t>M2</w:t>
            </w:r>
          </w:p>
        </w:tc>
      </w:tr>
      <w:tr w:rsidR="00174082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174082" w:rsidRPr="00174082" w:rsidRDefault="00823D11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B3509D">
              <w:rPr>
                <w:rFonts w:ascii="Arial Narrow" w:hAnsi="Arial Narrow"/>
                <w:b/>
              </w:rPr>
              <w:t>Fizyka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2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D43D58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D43D58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D43D58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D43D58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D43D58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D43D58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D43D58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D43D5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DB6C8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</w:t>
            </w:r>
            <w:r w:rsidR="00847EBB">
              <w:rPr>
                <w:rFonts w:ascii="Arial Narrow" w:hAnsi="Arial Narrow"/>
                <w:b/>
              </w:rPr>
              <w:t>bowiązkowy</w:t>
            </w:r>
          </w:p>
        </w:tc>
        <w:tc>
          <w:tcPr>
            <w:tcW w:w="3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79201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</w:t>
            </w:r>
            <w:r w:rsidR="00847EBB">
              <w:rPr>
                <w:rFonts w:ascii="Arial Narrow" w:hAnsi="Arial Narrow"/>
                <w:b/>
              </w:rPr>
              <w:t>olski</w:t>
            </w:r>
          </w:p>
        </w:tc>
      </w:tr>
      <w:tr w:rsidR="00174082" w:rsidRPr="00174082" w:rsidTr="00A052D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D860D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</w:t>
            </w:r>
            <w:r w:rsidR="00174082" w:rsidRPr="00174082">
              <w:rPr>
                <w:rFonts w:ascii="Arial Narrow" w:hAnsi="Arial Narrow"/>
              </w:rPr>
              <w:t>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A052DB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D43D5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D43D5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823D11" w:rsidRPr="00174082" w:rsidTr="00A052DB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23D11" w:rsidRPr="00B3509D" w:rsidRDefault="00823D11" w:rsidP="00D43D58">
            <w:pPr>
              <w:rPr>
                <w:rFonts w:ascii="Arial Narrow" w:hAnsi="Arial Narrow"/>
                <w:b/>
              </w:rPr>
            </w:pPr>
            <w:r w:rsidRPr="00B3509D">
              <w:rPr>
                <w:rFonts w:ascii="Arial Narrow" w:hAnsi="Arial Narrow"/>
                <w:b/>
              </w:rPr>
              <w:t>dr inż. Stanisław</w:t>
            </w:r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Kwitnewski</w:t>
            </w:r>
            <w:proofErr w:type="spellEnd"/>
          </w:p>
        </w:tc>
      </w:tr>
      <w:tr w:rsidR="00823D11" w:rsidRPr="00174082" w:rsidTr="00A052DB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67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3D11" w:rsidRPr="00B3509D" w:rsidRDefault="00823D11" w:rsidP="00D43D58">
            <w:pPr>
              <w:rPr>
                <w:rFonts w:ascii="Arial Narrow" w:hAnsi="Arial Narrow"/>
                <w:b/>
              </w:rPr>
            </w:pPr>
            <w:r w:rsidRPr="00B3509D">
              <w:rPr>
                <w:rFonts w:ascii="Arial Narrow" w:hAnsi="Arial Narrow"/>
                <w:b/>
              </w:rPr>
              <w:t xml:space="preserve">dr inż. Stanisław </w:t>
            </w:r>
            <w:proofErr w:type="spellStart"/>
            <w:r w:rsidRPr="00B3509D">
              <w:rPr>
                <w:rFonts w:ascii="Arial Narrow" w:hAnsi="Arial Narrow"/>
                <w:b/>
              </w:rPr>
              <w:t>Kwitnewski</w:t>
            </w:r>
            <w:proofErr w:type="spellEnd"/>
            <w:r w:rsidRPr="00B3509D">
              <w:rPr>
                <w:rFonts w:ascii="Arial Narrow" w:hAnsi="Arial Narrow"/>
                <w:b/>
              </w:rPr>
              <w:t>, mgr Agata Jakubczyk</w:t>
            </w:r>
          </w:p>
        </w:tc>
      </w:tr>
      <w:tr w:rsidR="00174082" w:rsidRPr="00174082" w:rsidTr="00A052DB">
        <w:trPr>
          <w:trHeight w:val="540"/>
          <w:jc w:val="center"/>
        </w:trPr>
        <w:tc>
          <w:tcPr>
            <w:tcW w:w="9733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A052DB">
        <w:trPr>
          <w:jc w:val="center"/>
        </w:trPr>
        <w:tc>
          <w:tcPr>
            <w:tcW w:w="9733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A052DB">
        <w:trPr>
          <w:jc w:val="center"/>
        </w:trPr>
        <w:tc>
          <w:tcPr>
            <w:tcW w:w="9733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3D11" w:rsidRPr="00EC56BF" w:rsidRDefault="00823D11" w:rsidP="00823D11">
            <w:pPr>
              <w:pStyle w:val="StylNagwek5ArialNarrow11ptWyjustowany"/>
            </w:pPr>
            <w:r w:rsidRPr="00EC56BF">
              <w:t>Fizyka klasyczna</w:t>
            </w:r>
          </w:p>
          <w:p w:rsidR="00823D11" w:rsidRPr="00EC56BF" w:rsidRDefault="00823D11" w:rsidP="00823D11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</w:tabs>
              <w:spacing w:line="240" w:lineRule="auto"/>
              <w:ind w:left="720"/>
              <w:jc w:val="both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 xml:space="preserve">Układ SI, wielkości fizyczne wektorowe i skalarne, prawa fizyczne, wykresy praw fizycznych, interpretacja wykresów. </w:t>
            </w:r>
          </w:p>
          <w:p w:rsidR="00823D11" w:rsidRPr="00EC56BF" w:rsidRDefault="00823D11" w:rsidP="00823D11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</w:tabs>
              <w:spacing w:line="240" w:lineRule="auto"/>
              <w:ind w:left="720"/>
              <w:jc w:val="both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 xml:space="preserve">Metody przeprowadzania eksperymentów, metody opracowania wyników pomiarów, analiza  wyników. </w:t>
            </w:r>
          </w:p>
          <w:p w:rsidR="00823D11" w:rsidRPr="00EC56BF" w:rsidRDefault="00823D11" w:rsidP="00823D11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</w:tabs>
              <w:spacing w:line="240" w:lineRule="auto"/>
              <w:ind w:left="720"/>
              <w:jc w:val="both"/>
              <w:rPr>
                <w:rFonts w:ascii="Arial Narrow" w:hAnsi="Arial Narrow" w:cs="Arial"/>
              </w:rPr>
            </w:pPr>
            <w:r w:rsidRPr="00EC56BF">
              <w:rPr>
                <w:rFonts w:ascii="Arial Narrow" w:hAnsi="Arial Narrow"/>
              </w:rPr>
              <w:t>Oddziaływania makroskopowe, intensywność oddziaływań, zasady dynamiki Newtona, przykłady oddziaływań (grawitacja) oraz skutki oddziaływań, energia, pęd, zasady zachowania.</w:t>
            </w:r>
          </w:p>
          <w:p w:rsidR="00823D11" w:rsidRPr="00EC56BF" w:rsidRDefault="00823D11" w:rsidP="00823D11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</w:tabs>
              <w:spacing w:line="240" w:lineRule="auto"/>
              <w:ind w:left="720"/>
              <w:jc w:val="both"/>
              <w:rPr>
                <w:rFonts w:ascii="Arial Narrow" w:hAnsi="Arial Narrow" w:cs="Arial"/>
              </w:rPr>
            </w:pPr>
            <w:r w:rsidRPr="00EC56BF">
              <w:rPr>
                <w:rFonts w:ascii="Arial Narrow" w:hAnsi="Arial Narrow"/>
              </w:rPr>
              <w:t xml:space="preserve">Równania ruchu postępowego, obrotowego, złożonego oraz rozwiązania tych równań. </w:t>
            </w:r>
          </w:p>
          <w:p w:rsidR="00823D11" w:rsidRPr="00EC56BF" w:rsidRDefault="00823D11" w:rsidP="00823D11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</w:tabs>
              <w:spacing w:line="240" w:lineRule="auto"/>
              <w:ind w:left="720"/>
              <w:jc w:val="both"/>
              <w:rPr>
                <w:rFonts w:ascii="Arial Narrow" w:hAnsi="Arial Narrow" w:cs="Arial"/>
              </w:rPr>
            </w:pPr>
            <w:r w:rsidRPr="00EC56BF">
              <w:rPr>
                <w:rFonts w:ascii="Arial Narrow" w:hAnsi="Arial Narrow"/>
              </w:rPr>
              <w:t xml:space="preserve">Drgania i fale, elementy akustyki, ultradźwięki. Równanie fali jako rozwiązanie równania falowego. </w:t>
            </w:r>
          </w:p>
          <w:p w:rsidR="00823D11" w:rsidRPr="00EC56BF" w:rsidRDefault="00823D11" w:rsidP="00823D11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</w:tabs>
              <w:spacing w:line="240" w:lineRule="auto"/>
              <w:ind w:left="720"/>
              <w:jc w:val="both"/>
              <w:rPr>
                <w:rFonts w:ascii="Arial Narrow" w:hAnsi="Arial Narrow" w:cs="Arial"/>
              </w:rPr>
            </w:pPr>
            <w:r w:rsidRPr="00EC56BF">
              <w:rPr>
                <w:rFonts w:ascii="Arial Narrow" w:hAnsi="Arial Narrow"/>
              </w:rPr>
              <w:t>Oddziaływanie ciał w polu grawitacyjnym, elektrycznym, magnetycznym.</w:t>
            </w:r>
          </w:p>
          <w:p w:rsidR="00823D11" w:rsidRPr="00EC56BF" w:rsidRDefault="00823D11" w:rsidP="00823D11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</w:tabs>
              <w:spacing w:line="240" w:lineRule="auto"/>
              <w:ind w:left="720"/>
              <w:jc w:val="both"/>
              <w:rPr>
                <w:rFonts w:ascii="Arial Narrow" w:hAnsi="Arial Narrow" w:cs="Arial"/>
              </w:rPr>
            </w:pPr>
            <w:r w:rsidRPr="00EC56BF">
              <w:rPr>
                <w:rFonts w:ascii="Arial Narrow" w:hAnsi="Arial Narrow"/>
              </w:rPr>
              <w:t xml:space="preserve">Elementy optyki geometrycznej i falowej, elektromagnetyczna natura promieniowania, równania Maxwella. </w:t>
            </w:r>
          </w:p>
          <w:p w:rsidR="00823D11" w:rsidRPr="00EC56BF" w:rsidRDefault="00823D11" w:rsidP="00823D11">
            <w:pPr>
              <w:numPr>
                <w:ilvl w:val="1"/>
                <w:numId w:val="5"/>
              </w:numPr>
              <w:tabs>
                <w:tab w:val="clear" w:pos="1440"/>
                <w:tab w:val="num" w:pos="720"/>
              </w:tabs>
              <w:spacing w:line="240" w:lineRule="auto"/>
              <w:ind w:left="720"/>
              <w:jc w:val="both"/>
              <w:rPr>
                <w:rFonts w:ascii="Arial Narrow" w:hAnsi="Arial Narrow" w:cs="Arial"/>
              </w:rPr>
            </w:pPr>
            <w:r w:rsidRPr="00EC56BF">
              <w:rPr>
                <w:rFonts w:ascii="Arial Narrow" w:hAnsi="Arial Narrow"/>
              </w:rPr>
              <w:t>Elementy teorii kinetyczno-molekularnej teorii budowy materii, elementy term</w:t>
            </w:r>
            <w:r w:rsidR="00172BE8">
              <w:rPr>
                <w:rFonts w:ascii="Arial Narrow" w:hAnsi="Arial Narrow"/>
              </w:rPr>
              <w:t>odynamiki (pojęcia podstawowe).</w:t>
            </w:r>
          </w:p>
          <w:p w:rsidR="00823D11" w:rsidRPr="00EC56BF" w:rsidRDefault="00823D11" w:rsidP="00823D11">
            <w:pPr>
              <w:jc w:val="both"/>
              <w:rPr>
                <w:rFonts w:ascii="Arial Narrow" w:hAnsi="Arial Narrow" w:cs="Arial"/>
              </w:rPr>
            </w:pPr>
          </w:p>
          <w:p w:rsidR="00823D11" w:rsidRPr="00EC56BF" w:rsidRDefault="00823D11" w:rsidP="00823D11">
            <w:pPr>
              <w:ind w:left="360"/>
              <w:jc w:val="both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  <w:b/>
                <w:bCs/>
              </w:rPr>
              <w:t>II.  Fizyka kwantowa</w:t>
            </w:r>
          </w:p>
          <w:p w:rsidR="00823D11" w:rsidRPr="00EC56BF" w:rsidRDefault="00823D11" w:rsidP="00823D11">
            <w:pPr>
              <w:numPr>
                <w:ilvl w:val="0"/>
                <w:numId w:val="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Doświadczalne dowody kwantowej natury promieniowania.</w:t>
            </w:r>
          </w:p>
          <w:p w:rsidR="00823D11" w:rsidRPr="00EC56BF" w:rsidRDefault="00823D11" w:rsidP="00823D11">
            <w:pPr>
              <w:numPr>
                <w:ilvl w:val="0"/>
                <w:numId w:val="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Postulaty mechaniki kwantowej.</w:t>
            </w:r>
          </w:p>
          <w:p w:rsidR="00823D11" w:rsidRPr="00EC56BF" w:rsidRDefault="00823D11" w:rsidP="00823D11">
            <w:pPr>
              <w:numPr>
                <w:ilvl w:val="0"/>
                <w:numId w:val="6"/>
              </w:numPr>
              <w:spacing w:line="240" w:lineRule="auto"/>
              <w:jc w:val="both"/>
              <w:rPr>
                <w:rFonts w:ascii="Arial Narrow" w:hAnsi="Arial Narrow" w:cs="Arial"/>
              </w:rPr>
            </w:pPr>
            <w:r w:rsidRPr="00EC56BF">
              <w:rPr>
                <w:rFonts w:ascii="Arial Narrow" w:hAnsi="Arial Narrow"/>
              </w:rPr>
              <w:t xml:space="preserve">Równanie </w:t>
            </w:r>
            <w:proofErr w:type="spellStart"/>
            <w:r w:rsidRPr="00EC56BF">
              <w:rPr>
                <w:rFonts w:ascii="Arial Narrow" w:hAnsi="Arial Narrow"/>
              </w:rPr>
              <w:t>Schro</w:t>
            </w:r>
            <w:r w:rsidRPr="00EC56BF">
              <w:rPr>
                <w:rFonts w:ascii="Arial Narrow" w:hAnsi="Arial Narrow"/>
                <w:vertAlign w:val="superscript"/>
              </w:rPr>
              <w:t>”</w:t>
            </w:r>
            <w:r w:rsidRPr="00EC56BF">
              <w:rPr>
                <w:rFonts w:ascii="Arial Narrow" w:hAnsi="Arial Narrow"/>
              </w:rPr>
              <w:t>dingera</w:t>
            </w:r>
            <w:proofErr w:type="spellEnd"/>
            <w:r w:rsidRPr="00EC56BF">
              <w:rPr>
                <w:rFonts w:ascii="Arial Narrow" w:hAnsi="Arial Narrow"/>
              </w:rPr>
              <w:t xml:space="preserve">. Przykłady jego rozwiązań i interpretacja. </w:t>
            </w:r>
          </w:p>
          <w:p w:rsidR="00823D11" w:rsidRPr="00EC56BF" w:rsidRDefault="00823D11" w:rsidP="00823D11">
            <w:pPr>
              <w:numPr>
                <w:ilvl w:val="0"/>
                <w:numId w:val="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 xml:space="preserve">Idea komputera kwantowego. </w:t>
            </w:r>
          </w:p>
          <w:p w:rsidR="00174082" w:rsidRPr="00EC56BF" w:rsidRDefault="00174082" w:rsidP="00E410DF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  <w:p w:rsidR="00174082" w:rsidRPr="00EC56BF" w:rsidRDefault="00174082" w:rsidP="006D338D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174082" w:rsidTr="00A052DB">
        <w:trPr>
          <w:jc w:val="center"/>
        </w:trPr>
        <w:tc>
          <w:tcPr>
            <w:tcW w:w="9733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174082" w:rsidRPr="00174082" w:rsidTr="00A052DB">
        <w:trPr>
          <w:jc w:val="center"/>
        </w:trPr>
        <w:tc>
          <w:tcPr>
            <w:tcW w:w="9733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3D11" w:rsidRPr="00EC56BF" w:rsidRDefault="00823D11" w:rsidP="00823D11">
            <w:pPr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Tematy ćwiczeń laboratoryjnych: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Wyznaczanie przyspieszenia ziemskiego za pomocą wahadła matematycznego.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Wyznaczanie czasu zderzenia kul sprężystych.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 xml:space="preserve">Wyznaczanie prędkości dźwięku za pomocą rury </w:t>
            </w:r>
            <w:proofErr w:type="spellStart"/>
            <w:r w:rsidRPr="00EC56BF">
              <w:rPr>
                <w:rFonts w:ascii="Arial Narrow" w:hAnsi="Arial Narrow"/>
              </w:rPr>
              <w:t>Quinckego</w:t>
            </w:r>
            <w:proofErr w:type="spellEnd"/>
            <w:r w:rsidRPr="00EC56BF">
              <w:rPr>
                <w:rFonts w:ascii="Arial Narrow" w:hAnsi="Arial Narrow"/>
              </w:rPr>
              <w:t>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Wyznaczanie częstotliwości drgań własnych kamertonu za pomocą dudnień.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Wyznaczanie stosunku C</w:t>
            </w:r>
            <w:r w:rsidRPr="00EC56BF">
              <w:rPr>
                <w:rFonts w:ascii="Arial Narrow" w:hAnsi="Arial Narrow"/>
                <w:vertAlign w:val="subscript"/>
              </w:rPr>
              <w:t>P</w:t>
            </w:r>
            <w:r w:rsidRPr="00EC56BF">
              <w:rPr>
                <w:rFonts w:ascii="Arial Narrow" w:hAnsi="Arial Narrow"/>
              </w:rPr>
              <w:t>/C</w:t>
            </w:r>
            <w:r w:rsidRPr="00EC56BF">
              <w:rPr>
                <w:rFonts w:ascii="Arial Narrow" w:hAnsi="Arial Narrow"/>
                <w:vertAlign w:val="subscript"/>
              </w:rPr>
              <w:t>V</w:t>
            </w:r>
            <w:r w:rsidRPr="00EC56BF">
              <w:rPr>
                <w:rFonts w:ascii="Arial Narrow" w:hAnsi="Arial Narrow"/>
              </w:rPr>
              <w:t xml:space="preserve"> dla powietrza metodą </w:t>
            </w:r>
            <w:proofErr w:type="spellStart"/>
            <w:r w:rsidRPr="00EC56BF">
              <w:rPr>
                <w:rFonts w:ascii="Arial Narrow" w:hAnsi="Arial Narrow"/>
              </w:rPr>
              <w:t>Clementa-Desorinesa</w:t>
            </w:r>
            <w:proofErr w:type="spellEnd"/>
            <w:r w:rsidRPr="00EC56BF">
              <w:rPr>
                <w:rFonts w:ascii="Arial Narrow" w:hAnsi="Arial Narrow"/>
              </w:rPr>
              <w:t>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lastRenderedPageBreak/>
              <w:t>Badanie równania przewodnictwa cieplnego.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Wyznaczanie charakterystyki prądowo-napięciowej dla diody półprzewodnikowej.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Badanie rezonansu w układzie RLC.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Wyznaczanie widma atomu wodoru.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Badanie dyfrakcji światła na wybranych elementach.</w:t>
            </w:r>
          </w:p>
          <w:p w:rsidR="00823D11" w:rsidRPr="00EC56BF" w:rsidRDefault="00823D11" w:rsidP="00823D11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Wyznaczanie ogniskowej soczewek.</w:t>
            </w:r>
          </w:p>
          <w:p w:rsidR="00174082" w:rsidRPr="00EC56BF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EC56BF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W tym treści powiązane z praktycznym przygotowaniem zawodowym: [</w:t>
            </w:r>
            <w:r w:rsidR="00D860DA">
              <w:rPr>
                <w:rFonts w:ascii="Arial Narrow" w:hAnsi="Arial Narrow"/>
              </w:rPr>
              <w:t>50</w:t>
            </w:r>
            <w:r w:rsidRPr="00EC56BF">
              <w:rPr>
                <w:rFonts w:ascii="Arial Narrow" w:hAnsi="Arial Narrow"/>
              </w:rPr>
              <w:t>%]</w:t>
            </w:r>
          </w:p>
          <w:p w:rsidR="00174082" w:rsidRPr="00EC56BF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A052DB">
        <w:trPr>
          <w:jc w:val="center"/>
        </w:trPr>
        <w:tc>
          <w:tcPr>
            <w:tcW w:w="9733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A052DB">
        <w:trPr>
          <w:trHeight w:val="293"/>
          <w:jc w:val="center"/>
        </w:trPr>
        <w:tc>
          <w:tcPr>
            <w:tcW w:w="9733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823D11" w:rsidRPr="00174082" w:rsidTr="00A052DB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073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D11" w:rsidRPr="00B3509D" w:rsidRDefault="00823D11" w:rsidP="00823D11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  <w:tab w:val="left" w:pos="2805"/>
              </w:tabs>
              <w:spacing w:line="240" w:lineRule="auto"/>
              <w:ind w:left="432"/>
              <w:jc w:val="both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 xml:space="preserve">Cz. Bobrowski, „Fizyka-krótki kurs” WNT </w:t>
            </w:r>
            <w:proofErr w:type="spellStart"/>
            <w:r w:rsidRPr="00B3509D">
              <w:rPr>
                <w:rFonts w:ascii="Arial Narrow" w:hAnsi="Arial Narrow"/>
              </w:rPr>
              <w:t>W-wa</w:t>
            </w:r>
            <w:proofErr w:type="spellEnd"/>
            <w:r w:rsidRPr="00B3509D">
              <w:rPr>
                <w:rFonts w:ascii="Arial Narrow" w:hAnsi="Arial Narrow"/>
              </w:rPr>
              <w:t xml:space="preserve"> 1995</w:t>
            </w:r>
          </w:p>
          <w:p w:rsidR="00823D11" w:rsidRPr="00B3509D" w:rsidRDefault="00823D11" w:rsidP="00823D11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  <w:tab w:val="left" w:pos="2805"/>
              </w:tabs>
              <w:spacing w:line="240" w:lineRule="auto"/>
              <w:ind w:left="432"/>
              <w:jc w:val="both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 xml:space="preserve">R. </w:t>
            </w:r>
            <w:proofErr w:type="spellStart"/>
            <w:r w:rsidRPr="00B3509D">
              <w:rPr>
                <w:rFonts w:ascii="Arial Narrow" w:hAnsi="Arial Narrow"/>
              </w:rPr>
              <w:t>Resnick</w:t>
            </w:r>
            <w:proofErr w:type="spellEnd"/>
            <w:r w:rsidRPr="00B3509D">
              <w:rPr>
                <w:rFonts w:ascii="Arial Narrow" w:hAnsi="Arial Narrow"/>
              </w:rPr>
              <w:t xml:space="preserve">, D. </w:t>
            </w:r>
            <w:proofErr w:type="spellStart"/>
            <w:r w:rsidRPr="00B3509D">
              <w:rPr>
                <w:rFonts w:ascii="Arial Narrow" w:hAnsi="Arial Narrow"/>
              </w:rPr>
              <w:t>Holliday</w:t>
            </w:r>
            <w:proofErr w:type="spellEnd"/>
            <w:r w:rsidRPr="00B3509D">
              <w:rPr>
                <w:rFonts w:ascii="Arial Narrow" w:hAnsi="Arial Narrow"/>
              </w:rPr>
              <w:t xml:space="preserve">, „Fizyka PWN </w:t>
            </w:r>
            <w:proofErr w:type="spellStart"/>
            <w:r w:rsidRPr="00B3509D">
              <w:rPr>
                <w:rFonts w:ascii="Arial Narrow" w:hAnsi="Arial Narrow"/>
              </w:rPr>
              <w:t>W-wa</w:t>
            </w:r>
            <w:proofErr w:type="spellEnd"/>
            <w:r w:rsidRPr="00B3509D">
              <w:rPr>
                <w:rFonts w:ascii="Arial Narrow" w:hAnsi="Arial Narrow"/>
              </w:rPr>
              <w:t xml:space="preserve"> 2001</w:t>
            </w:r>
          </w:p>
          <w:p w:rsidR="00823D11" w:rsidRPr="00B3509D" w:rsidRDefault="00823D11" w:rsidP="00823D11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  <w:tab w:val="left" w:pos="2805"/>
              </w:tabs>
              <w:spacing w:line="240" w:lineRule="auto"/>
              <w:ind w:left="432"/>
              <w:jc w:val="both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 xml:space="preserve">R. L. </w:t>
            </w:r>
            <w:proofErr w:type="spellStart"/>
            <w:r w:rsidRPr="00B3509D">
              <w:rPr>
                <w:rFonts w:ascii="Arial Narrow" w:hAnsi="Arial Narrow"/>
              </w:rPr>
              <w:t>Liboff</w:t>
            </w:r>
            <w:proofErr w:type="spellEnd"/>
            <w:r w:rsidRPr="00B3509D">
              <w:rPr>
                <w:rFonts w:ascii="Arial Narrow" w:hAnsi="Arial Narrow"/>
              </w:rPr>
              <w:t xml:space="preserve">, „Wstęp do mechaniki kwantowej”, PWN </w:t>
            </w:r>
            <w:proofErr w:type="spellStart"/>
            <w:r w:rsidRPr="00B3509D">
              <w:rPr>
                <w:rFonts w:ascii="Arial Narrow" w:hAnsi="Arial Narrow"/>
              </w:rPr>
              <w:t>W-wa</w:t>
            </w:r>
            <w:proofErr w:type="spellEnd"/>
            <w:r w:rsidRPr="00B3509D">
              <w:rPr>
                <w:rFonts w:ascii="Arial Narrow" w:hAnsi="Arial Narrow"/>
              </w:rPr>
              <w:t>, 1987.</w:t>
            </w:r>
          </w:p>
          <w:p w:rsidR="00823D11" w:rsidRPr="00B3509D" w:rsidRDefault="00823D11" w:rsidP="00823D11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  <w:tab w:val="left" w:pos="2805"/>
              </w:tabs>
              <w:spacing w:line="240" w:lineRule="auto"/>
              <w:ind w:left="432"/>
              <w:jc w:val="both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 xml:space="preserve">Instrukcje do ćwiczeń laboratoryjnych. </w:t>
            </w:r>
          </w:p>
          <w:p w:rsidR="00823D11" w:rsidRPr="00B3509D" w:rsidRDefault="00823D11" w:rsidP="00D43D58">
            <w:pPr>
              <w:rPr>
                <w:rFonts w:ascii="Arial Narrow" w:hAnsi="Arial Narrow"/>
              </w:rPr>
            </w:pPr>
          </w:p>
        </w:tc>
      </w:tr>
      <w:tr w:rsidR="00823D11" w:rsidRPr="00174082" w:rsidTr="00A052DB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073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D11" w:rsidRPr="00B3509D" w:rsidRDefault="00823D11" w:rsidP="00823D11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  <w:tab w:val="left" w:pos="2805"/>
              </w:tabs>
              <w:spacing w:line="240" w:lineRule="auto"/>
              <w:ind w:left="432"/>
              <w:jc w:val="both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 xml:space="preserve">Skrypt opracowany do uczenia fizyki w PWSZ Elbląg forma elektroniczna autor </w:t>
            </w:r>
            <w:proofErr w:type="spellStart"/>
            <w:r w:rsidRPr="00B3509D">
              <w:rPr>
                <w:rFonts w:ascii="Arial Narrow" w:hAnsi="Arial Narrow"/>
              </w:rPr>
              <w:t>J.Tyrzyk</w:t>
            </w:r>
            <w:proofErr w:type="spellEnd"/>
          </w:p>
          <w:p w:rsidR="00823D11" w:rsidRPr="00B3509D" w:rsidRDefault="00823D11" w:rsidP="00823D11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  <w:tab w:val="left" w:pos="2805"/>
              </w:tabs>
              <w:spacing w:line="240" w:lineRule="auto"/>
              <w:ind w:left="432"/>
              <w:jc w:val="both"/>
              <w:rPr>
                <w:rFonts w:ascii="Arial Narrow" w:hAnsi="Arial Narrow" w:cs="Arial"/>
              </w:rPr>
            </w:pPr>
            <w:r w:rsidRPr="00B3509D">
              <w:rPr>
                <w:rFonts w:ascii="Arial Narrow" w:hAnsi="Arial Narrow"/>
              </w:rPr>
              <w:t xml:space="preserve">Skrypt – zbiór zadań z komentarzami i rozwiązaniami opracowany do  uczenia fizyki w PWSZ Elbląg forma elektroniczna autor </w:t>
            </w:r>
            <w:proofErr w:type="spellStart"/>
            <w:r w:rsidRPr="00B3509D">
              <w:rPr>
                <w:rFonts w:ascii="Arial Narrow" w:hAnsi="Arial Narrow"/>
              </w:rPr>
              <w:t>J.Tyrzyk</w:t>
            </w:r>
            <w:proofErr w:type="spellEnd"/>
          </w:p>
          <w:p w:rsidR="00823D11" w:rsidRPr="00B3509D" w:rsidRDefault="00823D11" w:rsidP="00823D11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  <w:tab w:val="left" w:pos="2805"/>
              </w:tabs>
              <w:spacing w:line="240" w:lineRule="auto"/>
              <w:ind w:left="432"/>
              <w:jc w:val="both"/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 xml:space="preserve">Skrypt zestawy tematyczne zadań do samodzielnego rozwiązywania. Opracowanie do zajęć z fizyki w PWSZ Elbląg Autor </w:t>
            </w:r>
            <w:proofErr w:type="spellStart"/>
            <w:r w:rsidRPr="00B3509D">
              <w:rPr>
                <w:rFonts w:ascii="Arial Narrow" w:hAnsi="Arial Narrow"/>
              </w:rPr>
              <w:t>J.Tyrzyk</w:t>
            </w:r>
            <w:proofErr w:type="spellEnd"/>
            <w:r w:rsidRPr="00B3509D">
              <w:rPr>
                <w:rFonts w:ascii="Arial Narrow" w:hAnsi="Arial Narrow"/>
              </w:rPr>
              <w:t xml:space="preserve">. Forma elektroniczna </w:t>
            </w:r>
          </w:p>
          <w:p w:rsidR="00823D11" w:rsidRPr="00B3509D" w:rsidRDefault="00823D11" w:rsidP="00D43D58">
            <w:pPr>
              <w:rPr>
                <w:rFonts w:ascii="Arial Narrow" w:hAnsi="Arial Narrow"/>
              </w:rPr>
            </w:pPr>
          </w:p>
        </w:tc>
      </w:tr>
      <w:tr w:rsidR="00823D11" w:rsidRPr="00174082" w:rsidTr="00A052DB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D11" w:rsidRPr="00174082" w:rsidRDefault="00823D1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073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D11" w:rsidRPr="00B3509D" w:rsidRDefault="00823D11" w:rsidP="00D43D58">
            <w:pPr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>Wykład</w:t>
            </w:r>
          </w:p>
          <w:p w:rsidR="00823D11" w:rsidRPr="00B3509D" w:rsidRDefault="00823D11" w:rsidP="00D43D58">
            <w:pPr>
              <w:rPr>
                <w:rFonts w:ascii="Arial Narrow" w:hAnsi="Arial Narrow"/>
              </w:rPr>
            </w:pPr>
            <w:r w:rsidRPr="00B3509D">
              <w:rPr>
                <w:rFonts w:ascii="Arial Narrow" w:hAnsi="Arial Narrow"/>
              </w:rPr>
              <w:t xml:space="preserve">Samodzielne ćwiczenia laboratoryjne. </w:t>
            </w:r>
          </w:p>
        </w:tc>
      </w:tr>
      <w:tr w:rsidR="00823D11" w:rsidRPr="00EC56BF" w:rsidTr="00A052DB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D11" w:rsidRPr="00EC56BF" w:rsidRDefault="00823D11" w:rsidP="00E410DF">
            <w:pPr>
              <w:spacing w:line="240" w:lineRule="auto"/>
              <w:rPr>
                <w:rFonts w:ascii="Arial Narrow" w:hAnsi="Arial Narrow"/>
              </w:rPr>
            </w:pPr>
            <w:r w:rsidRPr="00EC56BF">
              <w:rPr>
                <w:rFonts w:ascii="Arial Narrow" w:hAnsi="Arial Narrow"/>
              </w:rPr>
              <w:t>Forma i warunki zaliczenia</w:t>
            </w:r>
          </w:p>
          <w:p w:rsidR="00823D11" w:rsidRPr="00EC56BF" w:rsidRDefault="00823D11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73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D11" w:rsidRPr="00EC56BF" w:rsidRDefault="00823D11" w:rsidP="00D43D58">
            <w:pPr>
              <w:pStyle w:val="Tekstpodstawowywcity2"/>
              <w:spacing w:line="240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C56BF">
              <w:rPr>
                <w:rFonts w:ascii="Arial Narrow" w:hAnsi="Arial Narrow"/>
                <w:sz w:val="22"/>
                <w:szCs w:val="22"/>
              </w:rPr>
              <w:t>Proponowana ocena końcowa jest średnią arytmetyczną ocen z ćwiczeń laboratoryjnych  i egzaminu pisemnego z wykładów (50% z egzaminu i 50% z ćwiczeń laboratoryjnych) o ile obie oceny są pozytywne. W przeciwnym przypadku ocena końcowa jest niedostateczna. Osoby które uzyskały ocenę niedostateczną przystępują do egzaminu poprawkowego (po wcześniejszym uzyskaniu zaliczenia ćwiczeń laboratoryjnych).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F26B2B">
      <w:footerReference w:type="even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0DA" w:rsidRDefault="008640DA" w:rsidP="002526B3">
      <w:pPr>
        <w:spacing w:line="240" w:lineRule="auto"/>
      </w:pPr>
      <w:r>
        <w:separator/>
      </w:r>
    </w:p>
  </w:endnote>
  <w:endnote w:type="continuationSeparator" w:id="0">
    <w:p w:rsidR="008640DA" w:rsidRDefault="008640DA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0656"/>
      <w:docPartObj>
        <w:docPartGallery w:val="Page Numbers (Bottom of Page)"/>
        <w:docPartUnique/>
      </w:docPartObj>
    </w:sdtPr>
    <w:sdtContent>
      <w:p w:rsidR="00F26B2B" w:rsidRDefault="00E5486D">
        <w:pPr>
          <w:pStyle w:val="Stopka"/>
          <w:jc w:val="center"/>
        </w:pPr>
        <w:fldSimple w:instr=" PAGE   \* MERGEFORMAT ">
          <w:r w:rsidR="002C5C45">
            <w:rPr>
              <w:noProof/>
            </w:rPr>
            <w:t>4</w:t>
          </w:r>
        </w:fldSimple>
      </w:p>
    </w:sdtContent>
  </w:sdt>
  <w:p w:rsidR="00F26B2B" w:rsidRDefault="00F26B2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4035"/>
      <w:docPartObj>
        <w:docPartGallery w:val="Page Numbers (Bottom of Page)"/>
        <w:docPartUnique/>
      </w:docPartObj>
    </w:sdtPr>
    <w:sdtContent>
      <w:p w:rsidR="00A052DB" w:rsidRDefault="00E5486D">
        <w:pPr>
          <w:pStyle w:val="Stopka"/>
          <w:jc w:val="center"/>
        </w:pPr>
        <w:fldSimple w:instr=" PAGE   \* MERGEFORMAT ">
          <w:r w:rsidR="002C5C45">
            <w:rPr>
              <w:noProof/>
            </w:rPr>
            <w:t>3</w:t>
          </w:r>
        </w:fldSimple>
      </w:p>
    </w:sdtContent>
  </w:sdt>
  <w:p w:rsidR="00A052DB" w:rsidRDefault="00A052D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0DA" w:rsidRDefault="008640DA" w:rsidP="002526B3">
      <w:pPr>
        <w:spacing w:line="240" w:lineRule="auto"/>
      </w:pPr>
      <w:r>
        <w:separator/>
      </w:r>
    </w:p>
  </w:footnote>
  <w:footnote w:type="continuationSeparator" w:id="0">
    <w:p w:rsidR="008640DA" w:rsidRDefault="008640DA" w:rsidP="00252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A22EF"/>
    <w:multiLevelType w:val="hybridMultilevel"/>
    <w:tmpl w:val="4A9829A0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EA56B5"/>
    <w:multiLevelType w:val="hybridMultilevel"/>
    <w:tmpl w:val="38E06BC4"/>
    <w:lvl w:ilvl="0" w:tplc="954AD98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A3E1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6A2122"/>
    <w:multiLevelType w:val="hybridMultilevel"/>
    <w:tmpl w:val="5B9CD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2D6395"/>
    <w:multiLevelType w:val="hybridMultilevel"/>
    <w:tmpl w:val="37D669D8"/>
    <w:lvl w:ilvl="0" w:tplc="1E2AA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attachedTemplate r:id="rId1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D58"/>
    <w:rsid w:val="0001741D"/>
    <w:rsid w:val="00030CFB"/>
    <w:rsid w:val="0005065D"/>
    <w:rsid w:val="00066309"/>
    <w:rsid w:val="000C0254"/>
    <w:rsid w:val="0010178F"/>
    <w:rsid w:val="00105E10"/>
    <w:rsid w:val="00117454"/>
    <w:rsid w:val="00124CB5"/>
    <w:rsid w:val="0013099A"/>
    <w:rsid w:val="00165414"/>
    <w:rsid w:val="00172BE8"/>
    <w:rsid w:val="00174082"/>
    <w:rsid w:val="001760A9"/>
    <w:rsid w:val="0021045B"/>
    <w:rsid w:val="00221DC0"/>
    <w:rsid w:val="00226C5F"/>
    <w:rsid w:val="00247DD3"/>
    <w:rsid w:val="002526B3"/>
    <w:rsid w:val="00252778"/>
    <w:rsid w:val="00261B2F"/>
    <w:rsid w:val="002A5A08"/>
    <w:rsid w:val="002A726A"/>
    <w:rsid w:val="002B17E9"/>
    <w:rsid w:val="002C5C45"/>
    <w:rsid w:val="002E5A82"/>
    <w:rsid w:val="00360906"/>
    <w:rsid w:val="00387419"/>
    <w:rsid w:val="00536869"/>
    <w:rsid w:val="0055135F"/>
    <w:rsid w:val="00586ACF"/>
    <w:rsid w:val="00586CD1"/>
    <w:rsid w:val="005A50BF"/>
    <w:rsid w:val="00637C3E"/>
    <w:rsid w:val="006B744D"/>
    <w:rsid w:val="006D338D"/>
    <w:rsid w:val="006F0744"/>
    <w:rsid w:val="00766B24"/>
    <w:rsid w:val="00783E43"/>
    <w:rsid w:val="0079201B"/>
    <w:rsid w:val="007E278F"/>
    <w:rsid w:val="00823D11"/>
    <w:rsid w:val="00843D67"/>
    <w:rsid w:val="00847EBB"/>
    <w:rsid w:val="008640DA"/>
    <w:rsid w:val="00877931"/>
    <w:rsid w:val="0089734F"/>
    <w:rsid w:val="00904272"/>
    <w:rsid w:val="00A052DB"/>
    <w:rsid w:val="00A53F92"/>
    <w:rsid w:val="00A54525"/>
    <w:rsid w:val="00AA601B"/>
    <w:rsid w:val="00AC5A92"/>
    <w:rsid w:val="00AD63B2"/>
    <w:rsid w:val="00C322C3"/>
    <w:rsid w:val="00C70FFF"/>
    <w:rsid w:val="00C82050"/>
    <w:rsid w:val="00C9269F"/>
    <w:rsid w:val="00C9667F"/>
    <w:rsid w:val="00CC64C0"/>
    <w:rsid w:val="00D14E8D"/>
    <w:rsid w:val="00D43C3E"/>
    <w:rsid w:val="00D43D58"/>
    <w:rsid w:val="00D73E7A"/>
    <w:rsid w:val="00D8291D"/>
    <w:rsid w:val="00D860DA"/>
    <w:rsid w:val="00DB6C83"/>
    <w:rsid w:val="00E410DF"/>
    <w:rsid w:val="00E5486D"/>
    <w:rsid w:val="00E7624F"/>
    <w:rsid w:val="00EC56BF"/>
    <w:rsid w:val="00ED1703"/>
    <w:rsid w:val="00EE6FA0"/>
    <w:rsid w:val="00F26B2B"/>
    <w:rsid w:val="00F616DF"/>
    <w:rsid w:val="00F84A9C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823D11"/>
    <w:pPr>
      <w:keepNext/>
      <w:numPr>
        <w:numId w:val="5"/>
      </w:numPr>
      <w:tabs>
        <w:tab w:val="clear" w:pos="1080"/>
        <w:tab w:val="num" w:pos="720"/>
      </w:tabs>
      <w:spacing w:line="240" w:lineRule="auto"/>
      <w:outlineLvl w:val="4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rsid w:val="00823D1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23D11"/>
    <w:rPr>
      <w:rFonts w:ascii="Times New Roman" w:eastAsia="Times New Roman" w:hAnsi="Times New Roman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823D11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StylNagwek5ArialNarrow11ptWyjustowany">
    <w:name w:val="Styl Nagłówek 5 + Arial Narrow 11 pt Wyjustowany"/>
    <w:basedOn w:val="Nagwek5"/>
    <w:rsid w:val="00823D11"/>
    <w:pPr>
      <w:keepNext w:val="0"/>
      <w:ind w:left="1077"/>
      <w:jc w:val="both"/>
    </w:pPr>
    <w:rPr>
      <w:rFonts w:ascii="Arial Narrow" w:hAnsi="Arial Narrow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41BF3-2889-4501-B0E0-46FFC956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9</TotalTime>
  <Pages>4</Pages>
  <Words>873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cp:lastPrinted>2016-01-20T08:17:00Z</cp:lastPrinted>
  <dcterms:created xsi:type="dcterms:W3CDTF">2019-06-17T09:55:00Z</dcterms:created>
  <dcterms:modified xsi:type="dcterms:W3CDTF">2019-06-26T12:17:00Z</dcterms:modified>
</cp:coreProperties>
</file>